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3F5164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3F5164">
              <w:t>января</w:t>
            </w:r>
            <w:r>
              <w:t xml:space="preserve"> 20</w:t>
            </w:r>
            <w:r w:rsidR="00E62846">
              <w:t>2</w:t>
            </w:r>
            <w:r w:rsidR="003F5164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3F5164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3F5164">
              <w:rPr>
                <w:sz w:val="20"/>
                <w:szCs w:val="20"/>
              </w:rPr>
              <w:t>01</w:t>
            </w:r>
            <w:r w:rsidRPr="00E62846">
              <w:rPr>
                <w:sz w:val="20"/>
                <w:szCs w:val="20"/>
              </w:rPr>
              <w:t>.202</w:t>
            </w:r>
            <w:r w:rsidR="003F5164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3F5164" w:rsidP="00627EB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7E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627EB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627EB6">
            <w:pPr>
              <w:pStyle w:val="ConsPlusNormal"/>
            </w:pPr>
            <w:r>
              <w:t xml:space="preserve">Наименование </w:t>
            </w:r>
            <w:r w:rsidR="00627EB6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627EB6" w:rsidP="00E62846">
            <w:pPr>
              <w:jc w:val="center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D92501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</w:t>
            </w:r>
            <w:r w:rsidR="00D92501">
              <w:rPr>
                <w:sz w:val="20"/>
                <w:szCs w:val="20"/>
              </w:rPr>
              <w:t>39910014100</w:t>
            </w:r>
            <w:r w:rsidRPr="005730F5">
              <w:rPr>
                <w:sz w:val="20"/>
                <w:szCs w:val="20"/>
              </w:rPr>
              <w:t>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D92501" w:rsidP="005730F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выполнения работ по ремонту кровли южного крыла здания МБУ ДО «СШ-1»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D92501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9910014100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4B5BB8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D9250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5730F5">
        <w:tc>
          <w:tcPr>
            <w:tcW w:w="1663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DB663C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26700F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DB663C" w:rsidRPr="007F09D2" w:rsidRDefault="00D9250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  <w:tc>
          <w:tcPr>
            <w:tcW w:w="111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DB663C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  <w:tc>
          <w:tcPr>
            <w:tcW w:w="816" w:type="dxa"/>
            <w:vAlign w:val="center"/>
          </w:tcPr>
          <w:p w:rsidR="00DB663C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</w:tr>
      <w:tr w:rsidR="004B5BB8" w:rsidRPr="007F09D2" w:rsidTr="005730F5">
        <w:tc>
          <w:tcPr>
            <w:tcW w:w="725" w:type="dxa"/>
            <w:vMerge w:val="restart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«СШ-1»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выполнения работ по ремонту кровли южного крыла </w:t>
            </w:r>
            <w:r>
              <w:rPr>
                <w:sz w:val="20"/>
                <w:szCs w:val="20"/>
              </w:rPr>
              <w:lastRenderedPageBreak/>
              <w:t>здания МБУ ДО «СШ-1»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4B5BB8" w:rsidRPr="007F09D2" w:rsidRDefault="004B5BB8" w:rsidP="0045751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</w:tc>
        <w:tc>
          <w:tcPr>
            <w:tcW w:w="1379" w:type="dxa"/>
            <w:vAlign w:val="center"/>
          </w:tcPr>
          <w:p w:rsidR="004B5BB8" w:rsidRPr="007F09D2" w:rsidRDefault="004B5BB8" w:rsidP="00F936C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  <w:r w:rsidR="00F936CC"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.2025</w:t>
            </w:r>
          </w:p>
        </w:tc>
        <w:tc>
          <w:tcPr>
            <w:tcW w:w="971" w:type="dxa"/>
            <w:vAlign w:val="center"/>
          </w:tcPr>
          <w:p w:rsidR="004B5BB8" w:rsidRPr="007F09D2" w:rsidRDefault="004B5BB8" w:rsidP="00D1598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  <w:tc>
          <w:tcPr>
            <w:tcW w:w="1119" w:type="dxa"/>
            <w:vAlign w:val="center"/>
          </w:tcPr>
          <w:p w:rsidR="004B5BB8" w:rsidRPr="007F09D2" w:rsidRDefault="004B5BB8" w:rsidP="00D1598A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1539274,37</w:t>
            </w:r>
          </w:p>
        </w:tc>
      </w:tr>
      <w:tr w:rsidR="0026700F" w:rsidRPr="007F09D2" w:rsidTr="0026700F">
        <w:trPr>
          <w:trHeight w:val="150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26700F" w:rsidRPr="007F09D2" w:rsidRDefault="0026700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C7444B">
              <w:rPr>
                <w:sz w:val="20"/>
                <w:szCs w:val="20"/>
              </w:rPr>
              <w:t>выполнения работ по ремонту кровли южного крыла здания МБУ ДО «СШ-1»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(Утверждены (одобрены, сформированы) документы, необходимые для оказания услуги (выполнения работы)</w:t>
            </w:r>
            <w:proofErr w:type="gramEnd"/>
          </w:p>
        </w:tc>
        <w:tc>
          <w:tcPr>
            <w:tcW w:w="853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</w:t>
            </w:r>
            <w:r w:rsidR="00C744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.2025</w:t>
            </w:r>
          </w:p>
        </w:tc>
        <w:tc>
          <w:tcPr>
            <w:tcW w:w="1379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</w:t>
            </w:r>
            <w:r w:rsidR="00C744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.2025</w:t>
            </w:r>
          </w:p>
        </w:tc>
        <w:tc>
          <w:tcPr>
            <w:tcW w:w="971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26700F" w:rsidRPr="007F09D2" w:rsidTr="005730F5">
        <w:trPr>
          <w:trHeight w:val="1703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C7444B">
              <w:rPr>
                <w:sz w:val="20"/>
                <w:szCs w:val="20"/>
              </w:rPr>
              <w:t>выполнения работ по ремонту кровли южного крыла здания МБУ ДО «СШ-1»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26700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</w:t>
            </w:r>
            <w:r w:rsidR="00C7444B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оказаны (работы выполнены)</w:t>
            </w:r>
          </w:p>
        </w:tc>
        <w:tc>
          <w:tcPr>
            <w:tcW w:w="853" w:type="dxa"/>
            <w:vAlign w:val="center"/>
          </w:tcPr>
          <w:p w:rsidR="0026700F" w:rsidRPr="007F09D2" w:rsidRDefault="0026700F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6700F" w:rsidRPr="007F09D2" w:rsidRDefault="0026700F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26700F" w:rsidRDefault="004B5BB8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26700F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26700F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  <w:r w:rsidR="0026700F">
              <w:rPr>
                <w:sz w:val="20"/>
                <w:szCs w:val="20"/>
              </w:rPr>
              <w:t>.2025</w:t>
            </w:r>
          </w:p>
        </w:tc>
        <w:tc>
          <w:tcPr>
            <w:tcW w:w="1379" w:type="dxa"/>
            <w:vAlign w:val="center"/>
          </w:tcPr>
          <w:p w:rsidR="0026700F" w:rsidRDefault="00C7444B" w:rsidP="00F936C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  <w:r w:rsidR="00F936CC">
              <w:rPr>
                <w:sz w:val="20"/>
                <w:szCs w:val="20"/>
              </w:rPr>
              <w:t>08</w:t>
            </w:r>
            <w:r w:rsidR="0026700F">
              <w:rPr>
                <w:sz w:val="20"/>
                <w:szCs w:val="20"/>
              </w:rPr>
              <w:t>.2025</w:t>
            </w:r>
          </w:p>
        </w:tc>
        <w:tc>
          <w:tcPr>
            <w:tcW w:w="971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FC2" w:rsidRDefault="002B1FC2">
      <w:r>
        <w:separator/>
      </w:r>
    </w:p>
  </w:endnote>
  <w:endnote w:type="continuationSeparator" w:id="0">
    <w:p w:rsidR="002B1FC2" w:rsidRDefault="002B1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241F44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FC2" w:rsidRDefault="002B1FC2">
      <w:r>
        <w:separator/>
      </w:r>
    </w:p>
  </w:footnote>
  <w:footnote w:type="continuationSeparator" w:id="0">
    <w:p w:rsidR="002B1FC2" w:rsidRDefault="002B1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241F44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241F44">
    <w:pPr>
      <w:pStyle w:val="a5"/>
      <w:jc w:val="right"/>
    </w:pPr>
    <w:fldSimple w:instr=" PAGE   \* MERGEFORMAT ">
      <w:r w:rsidR="00627EB6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1EF8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1F44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1FC2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3A84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516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57510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5BB8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27EB6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43B9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0322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054C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444B"/>
    <w:rsid w:val="00C76CAE"/>
    <w:rsid w:val="00C7760B"/>
    <w:rsid w:val="00C778DE"/>
    <w:rsid w:val="00C82A45"/>
    <w:rsid w:val="00C86D39"/>
    <w:rsid w:val="00C910A3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2501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553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36CC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1A3F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ED658-2923-4841-A2F5-1A0953B7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44</TotalTime>
  <Pages>6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5273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12</cp:revision>
  <cp:lastPrinted>2025-02-07T06:18:00Z</cp:lastPrinted>
  <dcterms:created xsi:type="dcterms:W3CDTF">2025-04-18T04:37:00Z</dcterms:created>
  <dcterms:modified xsi:type="dcterms:W3CDTF">2026-02-11T09:14:00Z</dcterms:modified>
</cp:coreProperties>
</file>